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802" w:rsidRDefault="004B3802" w:rsidP="004B38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MAGET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B3802" w:rsidRDefault="004B3802" w:rsidP="004B38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3802" w:rsidRDefault="004B3802" w:rsidP="004B38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802" w:rsidRDefault="004B3802" w:rsidP="004B38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Norwich Shire</w:t>
      </w:r>
    </w:p>
    <w:p w:rsidR="004B3802" w:rsidRDefault="004B3802" w:rsidP="004B38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House into the lands of the late Sir Miles Stapleton(q.v.).</w:t>
      </w:r>
    </w:p>
    <w:p w:rsidR="004B3802" w:rsidRDefault="004B3802" w:rsidP="004B38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21-255)</w:t>
      </w:r>
    </w:p>
    <w:p w:rsidR="004B3802" w:rsidRDefault="004B3802" w:rsidP="004B38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3802" w:rsidRDefault="004B3802" w:rsidP="004B38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3802" w:rsidRPr="004E5732" w:rsidRDefault="004B3802" w:rsidP="004B38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February 2016</w:t>
      </w:r>
    </w:p>
    <w:p w:rsidR="00DD5B8A" w:rsidRPr="004B3802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4B38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802" w:rsidRDefault="004B3802" w:rsidP="00564E3C">
      <w:pPr>
        <w:spacing w:after="0" w:line="240" w:lineRule="auto"/>
      </w:pPr>
      <w:r>
        <w:separator/>
      </w:r>
    </w:p>
  </w:endnote>
  <w:endnote w:type="continuationSeparator" w:id="0">
    <w:p w:rsidR="004B3802" w:rsidRDefault="004B380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B3802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802" w:rsidRDefault="004B3802" w:rsidP="00564E3C">
      <w:pPr>
        <w:spacing w:after="0" w:line="240" w:lineRule="auto"/>
      </w:pPr>
      <w:r>
        <w:separator/>
      </w:r>
    </w:p>
  </w:footnote>
  <w:footnote w:type="continuationSeparator" w:id="0">
    <w:p w:rsidR="004B3802" w:rsidRDefault="004B380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802"/>
    <w:rsid w:val="00372DC6"/>
    <w:rsid w:val="004B3802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525DE"/>
  <w15:chartTrackingRefBased/>
  <w15:docId w15:val="{D142D2A5-F864-45FE-A865-20CA74B61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2016-02-16T19:28:00Z</dcterms:created>
  <dcterms:modified xsi:type="dcterms:W3CDTF">2016-02-16T19:28:00Z</dcterms:modified>
</cp:coreProperties>
</file>